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E3" w:rsidRPr="00DF6CDF" w:rsidRDefault="006F4DE3" w:rsidP="0087636B">
      <w:pPr>
        <w:suppressAutoHyphens/>
        <w:spacing w:before="900"/>
        <w:ind w:left="-1134" w:right="-1077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 xml:space="preserve">Bestek nr. </w:t>
      </w:r>
      <w:r>
        <w:rPr>
          <w:rFonts w:ascii="Arial" w:hAnsi="Arial"/>
          <w:sz w:val="22"/>
          <w:lang w:val="nl-NL"/>
        </w:rPr>
        <w:t>1-022-13</w:t>
      </w:r>
    </w:p>
    <w:p w:rsidR="006F4DE3" w:rsidRPr="00DF6CDF" w:rsidRDefault="006F4DE3" w:rsidP="0087636B">
      <w:pPr>
        <w:suppressAutoHyphens/>
        <w:spacing w:before="240"/>
        <w:ind w:left="-1134"/>
        <w:rPr>
          <w:rFonts w:ascii="Arial" w:hAnsi="Arial"/>
          <w:sz w:val="22"/>
          <w:lang w:val="nl-NL"/>
        </w:rPr>
      </w:pPr>
      <w:r>
        <w:rPr>
          <w:rFonts w:ascii="Arial" w:hAnsi="Arial"/>
          <w:sz w:val="22"/>
          <w:lang w:val="nl-NL"/>
        </w:rPr>
        <w:t>Sportpark Transvalia</w:t>
      </w:r>
    </w:p>
    <w:p w:rsidR="006F4DE3" w:rsidRPr="00DF6CDF" w:rsidRDefault="006F4DE3" w:rsidP="0087636B">
      <w:pPr>
        <w:suppressAutoHyphens/>
        <w:spacing w:after="360"/>
        <w:ind w:left="-1134"/>
        <w:rPr>
          <w:rFonts w:ascii="Arial" w:hAnsi="Arial"/>
          <w:sz w:val="22"/>
          <w:lang w:val="nl-NL"/>
        </w:rPr>
      </w:pPr>
      <w:r>
        <w:rPr>
          <w:rFonts w:ascii="Arial" w:hAnsi="Arial"/>
          <w:sz w:val="22"/>
          <w:lang w:val="nl-NL"/>
        </w:rPr>
        <w:t>Aanleggen kunstgrasveld</w:t>
      </w:r>
    </w:p>
    <w:p w:rsidR="006F4DE3" w:rsidRPr="00DF6CDF" w:rsidRDefault="006F4DE3" w:rsidP="00731A60">
      <w:pPr>
        <w:suppressAutoHyphens/>
        <w:ind w:left="-1134"/>
        <w:rPr>
          <w:rFonts w:ascii="Arial" w:hAnsi="Arial"/>
          <w:sz w:val="22"/>
          <w:lang w:val="nl-NL"/>
        </w:rPr>
      </w:pPr>
    </w:p>
    <w:p w:rsidR="006F4DE3" w:rsidRPr="00DF6CDF" w:rsidRDefault="006F4DE3" w:rsidP="008E0C80">
      <w:pPr>
        <w:suppressAutoHyphens/>
        <w:spacing w:after="600"/>
        <w:ind w:left="-1134"/>
        <w:outlineLvl w:val="0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b/>
          <w:sz w:val="22"/>
          <w:lang w:val="nl-NL"/>
        </w:rPr>
        <w:t>INSCHRIJVINGSBILJET</w:t>
      </w:r>
    </w:p>
    <w:p w:rsidR="006F4DE3" w:rsidRPr="00DF6CDF" w:rsidRDefault="006F4DE3">
      <w:pPr>
        <w:suppressAutoHyphens/>
        <w:spacing w:after="24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De hierna te noemen inschrijver(s):</w:t>
      </w:r>
    </w:p>
    <w:tbl>
      <w:tblPr>
        <w:tblW w:w="0" w:type="auto"/>
        <w:tblInd w:w="-120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93"/>
        <w:gridCol w:w="8222"/>
        <w:gridCol w:w="448"/>
      </w:tblGrid>
      <w:tr w:rsidR="006F4DE3" w:rsidRPr="00DF6CDF">
        <w:trPr>
          <w:trHeight w:hRule="exact" w:val="500"/>
        </w:trPr>
        <w:tc>
          <w:tcPr>
            <w:tcW w:w="493" w:type="dxa"/>
          </w:tcPr>
          <w:p w:rsidR="006F4DE3" w:rsidRPr="00DF6CDF" w:rsidRDefault="006F4DE3">
            <w:pPr>
              <w:suppressAutoHyphens/>
              <w:spacing w:before="120" w:after="120"/>
              <w:ind w:left="57" w:right="-57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A.</w:t>
            </w:r>
          </w:p>
        </w:tc>
        <w:tc>
          <w:tcPr>
            <w:tcW w:w="8222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448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1)</w:t>
            </w:r>
          </w:p>
        </w:tc>
      </w:tr>
      <w:tr w:rsidR="006F4DE3" w:rsidRPr="00DF6CDF">
        <w:trPr>
          <w:trHeight w:hRule="exact" w:val="500"/>
        </w:trPr>
        <w:tc>
          <w:tcPr>
            <w:tcW w:w="493" w:type="dxa"/>
          </w:tcPr>
          <w:p w:rsidR="006F4DE3" w:rsidRPr="00DF6CDF" w:rsidRDefault="006F4DE3">
            <w:pPr>
              <w:suppressAutoHyphens/>
              <w:spacing w:before="120" w:after="120"/>
              <w:ind w:left="57" w:right="-57"/>
              <w:rPr>
                <w:rFonts w:ascii="Arial" w:hAnsi="Arial"/>
                <w:sz w:val="22"/>
                <w:lang w:val="nl-NL"/>
              </w:rPr>
            </w:pPr>
          </w:p>
        </w:tc>
        <w:tc>
          <w:tcPr>
            <w:tcW w:w="8222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 xml:space="preserve">gevestigd te </w:t>
            </w: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448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2)</w:t>
            </w:r>
          </w:p>
        </w:tc>
      </w:tr>
      <w:tr w:rsidR="006F4DE3" w:rsidRPr="00DF6CDF">
        <w:trPr>
          <w:trHeight w:hRule="exact" w:val="500"/>
        </w:trPr>
        <w:tc>
          <w:tcPr>
            <w:tcW w:w="493" w:type="dxa"/>
          </w:tcPr>
          <w:p w:rsidR="006F4DE3" w:rsidRPr="00DF6CDF" w:rsidRDefault="006F4DE3">
            <w:pPr>
              <w:suppressAutoHyphens/>
              <w:spacing w:before="120" w:after="120"/>
              <w:ind w:left="57" w:right="-57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B.</w:t>
            </w:r>
          </w:p>
        </w:tc>
        <w:tc>
          <w:tcPr>
            <w:tcW w:w="8222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448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1)</w:t>
            </w:r>
          </w:p>
        </w:tc>
      </w:tr>
      <w:tr w:rsidR="006F4DE3" w:rsidRPr="00DF6CDF">
        <w:trPr>
          <w:trHeight w:hRule="exact" w:val="500"/>
        </w:trPr>
        <w:tc>
          <w:tcPr>
            <w:tcW w:w="493" w:type="dxa"/>
          </w:tcPr>
          <w:p w:rsidR="006F4DE3" w:rsidRPr="00DF6CDF" w:rsidRDefault="006F4DE3">
            <w:pPr>
              <w:suppressAutoHyphens/>
              <w:spacing w:before="120" w:after="120"/>
              <w:ind w:left="57" w:right="-57"/>
              <w:rPr>
                <w:rFonts w:ascii="Arial" w:hAnsi="Arial"/>
                <w:sz w:val="22"/>
                <w:lang w:val="nl-NL"/>
              </w:rPr>
            </w:pPr>
          </w:p>
        </w:tc>
        <w:tc>
          <w:tcPr>
            <w:tcW w:w="8222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 xml:space="preserve">gevestigd te </w:t>
            </w: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448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2)</w:t>
            </w:r>
          </w:p>
        </w:tc>
      </w:tr>
      <w:tr w:rsidR="006F4DE3" w:rsidRPr="00DF6CDF">
        <w:trPr>
          <w:trHeight w:hRule="exact" w:val="500"/>
        </w:trPr>
        <w:tc>
          <w:tcPr>
            <w:tcW w:w="493" w:type="dxa"/>
          </w:tcPr>
          <w:p w:rsidR="006F4DE3" w:rsidRPr="00DF6CDF" w:rsidRDefault="006F4DE3">
            <w:pPr>
              <w:suppressAutoHyphens/>
              <w:spacing w:before="120" w:after="120"/>
              <w:ind w:left="57" w:right="-57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C.</w:t>
            </w:r>
          </w:p>
        </w:tc>
        <w:tc>
          <w:tcPr>
            <w:tcW w:w="8222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448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1)</w:t>
            </w:r>
          </w:p>
        </w:tc>
      </w:tr>
      <w:tr w:rsidR="006F4DE3" w:rsidRPr="00DF6CDF">
        <w:trPr>
          <w:trHeight w:hRule="exact" w:val="500"/>
        </w:trPr>
        <w:tc>
          <w:tcPr>
            <w:tcW w:w="493" w:type="dxa"/>
          </w:tcPr>
          <w:p w:rsidR="006F4DE3" w:rsidRPr="00DF6CDF" w:rsidRDefault="006F4DE3">
            <w:pPr>
              <w:suppressAutoHyphens/>
              <w:spacing w:before="120" w:after="120"/>
              <w:ind w:left="57" w:right="-57"/>
              <w:rPr>
                <w:rFonts w:ascii="Arial" w:hAnsi="Arial"/>
                <w:sz w:val="22"/>
                <w:lang w:val="nl-NL"/>
              </w:rPr>
            </w:pPr>
          </w:p>
        </w:tc>
        <w:tc>
          <w:tcPr>
            <w:tcW w:w="8222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 xml:space="preserve">gevestigd te </w:t>
            </w: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448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2)</w:t>
            </w:r>
          </w:p>
        </w:tc>
      </w:tr>
    </w:tbl>
    <w:p w:rsidR="006F4DE3" w:rsidRPr="00DF6CDF" w:rsidRDefault="006F4DE3">
      <w:pPr>
        <w:suppressAutoHyphens/>
        <w:spacing w:before="240" w:after="30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verklaart (verklaren) zich door ondertekening van dit biljet bereid:</w:t>
      </w:r>
    </w:p>
    <w:p w:rsidR="006F4DE3" w:rsidRPr="00DF6CDF" w:rsidRDefault="006F4DE3">
      <w:pPr>
        <w:suppressAutoHyphens/>
        <w:ind w:left="-425"/>
        <w:rPr>
          <w:rFonts w:ascii="Arial" w:hAnsi="Arial"/>
          <w:sz w:val="22"/>
          <w:lang w:val="nl-NL"/>
        </w:rPr>
      </w:pPr>
    </w:p>
    <w:tbl>
      <w:tblPr>
        <w:tblW w:w="0" w:type="auto"/>
        <w:tblInd w:w="-120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25"/>
        <w:gridCol w:w="7944"/>
      </w:tblGrid>
      <w:tr w:rsidR="006F4DE3" w:rsidRPr="00DF6CDF">
        <w:trPr>
          <w:trHeight w:hRule="exact" w:val="800"/>
        </w:trPr>
        <w:tc>
          <w:tcPr>
            <w:tcW w:w="425" w:type="dxa"/>
          </w:tcPr>
          <w:p w:rsidR="006F4DE3" w:rsidRPr="00DF6CDF" w:rsidRDefault="006F4DE3">
            <w:pPr>
              <w:tabs>
                <w:tab w:val="left" w:pos="426"/>
              </w:tabs>
              <w:suppressAutoHyphens/>
              <w:rPr>
                <w:rFonts w:ascii="Arial" w:hAnsi="Arial"/>
                <w:sz w:val="22"/>
                <w:lang w:val="nl-NL"/>
              </w:rPr>
            </w:pPr>
          </w:p>
        </w:tc>
        <w:tc>
          <w:tcPr>
            <w:tcW w:w="7944" w:type="dxa"/>
          </w:tcPr>
          <w:p w:rsidR="006F4DE3" w:rsidRPr="00DF6CDF" w:rsidRDefault="006F4DE3" w:rsidP="0087636B">
            <w:pPr>
              <w:suppressAutoHyphens/>
              <w:rPr>
                <w:rFonts w:ascii="Arial" w:hAnsi="Arial"/>
                <w:sz w:val="22"/>
                <w:lang w:val="nl-NL"/>
              </w:rPr>
            </w:pPr>
            <w:r>
              <w:rPr>
                <w:rFonts w:ascii="Arial" w:hAnsi="Arial"/>
                <w:sz w:val="22"/>
                <w:lang w:val="nl-NL"/>
              </w:rPr>
              <w:t>Het aanleggen van een kunstgrasveld ten behoeve van Sportpark Transvalia in deelgemeente Charlois in de gemeente Rotterdam</w:t>
            </w:r>
          </w:p>
          <w:p w:rsidR="006F4DE3" w:rsidRPr="00DF6CDF" w:rsidRDefault="006F4DE3">
            <w:pPr>
              <w:tabs>
                <w:tab w:val="left" w:pos="426"/>
              </w:tabs>
              <w:suppressAutoHyphens/>
              <w:rPr>
                <w:rFonts w:ascii="Arial" w:hAnsi="Arial"/>
                <w:sz w:val="22"/>
                <w:lang w:val="nl-NL"/>
              </w:rPr>
            </w:pPr>
          </w:p>
        </w:tc>
      </w:tr>
    </w:tbl>
    <w:p w:rsidR="006F4DE3" w:rsidRPr="0087636B" w:rsidRDefault="006F4DE3">
      <w:pPr>
        <w:tabs>
          <w:tab w:val="left" w:pos="-709"/>
        </w:tabs>
        <w:suppressAutoHyphens/>
        <w:spacing w:before="240"/>
        <w:ind w:left="-1134" w:right="-1134"/>
        <w:rPr>
          <w:rFonts w:ascii="Arial" w:hAnsi="Arial" w:cs="Arial"/>
          <w:sz w:val="22"/>
          <w:szCs w:val="22"/>
          <w:lang w:val="nl-NL"/>
        </w:rPr>
      </w:pPr>
      <w:r w:rsidRPr="00DF6CDF">
        <w:rPr>
          <w:rFonts w:ascii="Arial" w:hAnsi="Arial"/>
          <w:sz w:val="22"/>
          <w:lang w:val="nl-NL"/>
        </w:rPr>
        <w:tab/>
      </w:r>
      <w:r w:rsidRPr="0087636B">
        <w:rPr>
          <w:rFonts w:ascii="Arial" w:hAnsi="Arial" w:cs="Arial"/>
          <w:sz w:val="22"/>
          <w:szCs w:val="22"/>
          <w:lang w:val="nl-NL"/>
        </w:rPr>
        <w:t xml:space="preserve">volgens bestek nr. </w:t>
      </w:r>
      <w:r w:rsidRPr="0087636B">
        <w:rPr>
          <w:rFonts w:ascii="Arial" w:hAnsi="Arial" w:cs="Arial"/>
          <w:sz w:val="22"/>
          <w:szCs w:val="22"/>
        </w:rPr>
        <w:t>1-022-13</w:t>
      </w:r>
      <w:r>
        <w:rPr>
          <w:rFonts w:ascii="Arial" w:hAnsi="Arial" w:cs="Arial"/>
          <w:sz w:val="22"/>
          <w:szCs w:val="22"/>
        </w:rPr>
        <w:t>,</w:t>
      </w:r>
    </w:p>
    <w:p w:rsidR="006F4DE3" w:rsidRPr="00DF6CDF" w:rsidRDefault="006F4DE3">
      <w:pPr>
        <w:suppressAutoHyphens/>
        <w:ind w:left="-709"/>
        <w:rPr>
          <w:rFonts w:ascii="Arial" w:hAnsi="Arial"/>
          <w:sz w:val="22"/>
          <w:lang w:val="nl-NL"/>
        </w:rPr>
      </w:pPr>
    </w:p>
    <w:p w:rsidR="006F4DE3" w:rsidRPr="00DF6CDF" w:rsidRDefault="006F4DE3">
      <w:pPr>
        <w:suppressAutoHyphens/>
        <w:spacing w:before="240" w:after="42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aan te nemen voor de som, exclusief B.T.W., van</w:t>
      </w:r>
      <w:r>
        <w:rPr>
          <w:rFonts w:ascii="Arial" w:hAnsi="Arial"/>
          <w:sz w:val="22"/>
          <w:lang w:val="nl-NL"/>
        </w:rPr>
        <w:t>:</w:t>
      </w:r>
    </w:p>
    <w:tbl>
      <w:tblPr>
        <w:tblW w:w="0" w:type="auto"/>
        <w:tblInd w:w="-120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624"/>
        <w:gridCol w:w="7938"/>
        <w:gridCol w:w="601"/>
      </w:tblGrid>
      <w:tr w:rsidR="006F4DE3" w:rsidRPr="00DF6CDF">
        <w:trPr>
          <w:trHeight w:hRule="exact" w:val="500"/>
        </w:trPr>
        <w:tc>
          <w:tcPr>
            <w:tcW w:w="624" w:type="dxa"/>
          </w:tcPr>
          <w:bookmarkStart w:id="0" w:name="Tekstvak11"/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fldChar w:fldCharType="begin">
                <w:ffData>
                  <w:name w:val="Tekstvak11"/>
                  <w:enabled w:val="0"/>
                  <w:calcOnExit w:val="0"/>
                  <w:textInput>
                    <w:default w:val="€"/>
                    <w:maxLength w:val="3"/>
                  </w:textInput>
                </w:ffData>
              </w:fldChar>
            </w:r>
            <w:r w:rsidRPr="00DF6CDF">
              <w:rPr>
                <w:rFonts w:ascii="Arial" w:hAnsi="Arial"/>
                <w:sz w:val="22"/>
                <w:lang w:val="nl-NL"/>
              </w:rPr>
              <w:instrText xml:space="preserve"> FORMTEXT </w:instrText>
            </w:r>
            <w:r w:rsidRPr="00DF6CDF">
              <w:rPr>
                <w:rFonts w:ascii="Arial" w:hAnsi="Arial"/>
                <w:sz w:val="22"/>
                <w:lang w:val="nl-NL"/>
              </w:rPr>
            </w:r>
            <w:r w:rsidRPr="00DF6CDF">
              <w:rPr>
                <w:rFonts w:ascii="Arial" w:hAnsi="Arial"/>
                <w:sz w:val="22"/>
                <w:lang w:val="nl-NL"/>
              </w:rPr>
              <w:fldChar w:fldCharType="separate"/>
            </w:r>
            <w:r w:rsidRPr="00DF6CDF">
              <w:rPr>
                <w:rFonts w:ascii="Arial" w:hAnsi="Arial"/>
                <w:noProof/>
                <w:sz w:val="22"/>
                <w:lang w:val="nl-NL"/>
              </w:rPr>
              <w:t>€</w:t>
            </w:r>
            <w:r w:rsidRPr="00DF6CDF">
              <w:rPr>
                <w:rFonts w:ascii="Arial" w:hAnsi="Arial"/>
                <w:sz w:val="22"/>
                <w:lang w:val="nl-NL"/>
              </w:rPr>
              <w:fldChar w:fldCharType="end"/>
            </w:r>
            <w:bookmarkEnd w:id="0"/>
          </w:p>
        </w:tc>
        <w:tc>
          <w:tcPr>
            <w:tcW w:w="7938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601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3)</w:t>
            </w:r>
          </w:p>
        </w:tc>
      </w:tr>
      <w:tr w:rsidR="006F4DE3" w:rsidRPr="00DF6CDF">
        <w:trPr>
          <w:trHeight w:hRule="exact" w:val="500"/>
        </w:trPr>
        <w:tc>
          <w:tcPr>
            <w:tcW w:w="624" w:type="dxa"/>
          </w:tcPr>
          <w:p w:rsidR="006F4DE3" w:rsidRPr="00DF6CDF" w:rsidRDefault="006F4DE3">
            <w:pPr>
              <w:suppressAutoHyphens/>
              <w:spacing w:before="120" w:after="120"/>
              <w:ind w:right="-57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(</w:t>
            </w:r>
          </w:p>
        </w:tc>
        <w:tc>
          <w:tcPr>
            <w:tcW w:w="7938" w:type="dxa"/>
          </w:tcPr>
          <w:p w:rsidR="006F4DE3" w:rsidRPr="00DF6CDF" w:rsidRDefault="006F4DE3">
            <w:pPr>
              <w:suppressAutoHyphens/>
              <w:spacing w:before="120" w:after="120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u w:val="single"/>
                <w:lang w:val="nl-NL"/>
              </w:rPr>
              <w:t xml:space="preserve">                                                                                                                </w:t>
            </w:r>
            <w:r w:rsidRPr="00DF6CDF">
              <w:rPr>
                <w:rFonts w:ascii="Arial" w:hAnsi="Arial"/>
                <w:sz w:val="22"/>
                <w:lang w:val="nl-NL"/>
              </w:rPr>
              <w:t xml:space="preserve">  </w:t>
            </w:r>
            <w:r w:rsidRPr="00DF6CDF">
              <w:rPr>
                <w:rFonts w:ascii="Arial" w:hAnsi="Arial"/>
                <w:sz w:val="22"/>
                <w:lang w:val="nl-NL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euro"/>
                  </w:textInput>
                </w:ffData>
              </w:fldChar>
            </w:r>
            <w:r w:rsidRPr="00DF6CDF">
              <w:rPr>
                <w:rFonts w:ascii="Arial" w:hAnsi="Arial"/>
                <w:sz w:val="22"/>
                <w:lang w:val="nl-NL"/>
              </w:rPr>
              <w:instrText xml:space="preserve"> FORMTEXT </w:instrText>
            </w:r>
            <w:r w:rsidRPr="00DF6CDF">
              <w:rPr>
                <w:rFonts w:ascii="Arial" w:hAnsi="Arial"/>
                <w:sz w:val="22"/>
                <w:lang w:val="nl-NL"/>
              </w:rPr>
            </w:r>
            <w:r w:rsidRPr="00DF6CDF">
              <w:rPr>
                <w:rFonts w:ascii="Arial" w:hAnsi="Arial"/>
                <w:sz w:val="22"/>
                <w:lang w:val="nl-NL"/>
              </w:rPr>
              <w:fldChar w:fldCharType="separate"/>
            </w:r>
            <w:r w:rsidRPr="00DF6CDF">
              <w:rPr>
                <w:rFonts w:ascii="Arial" w:hAnsi="Arial"/>
                <w:noProof/>
                <w:sz w:val="22"/>
                <w:lang w:val="nl-NL"/>
              </w:rPr>
              <w:t>euro</w:t>
            </w:r>
            <w:r w:rsidRPr="00DF6CDF">
              <w:rPr>
                <w:rFonts w:ascii="Arial" w:hAnsi="Arial"/>
                <w:sz w:val="22"/>
                <w:lang w:val="nl-NL"/>
              </w:rPr>
              <w:fldChar w:fldCharType="end"/>
            </w:r>
            <w:r w:rsidRPr="00DF6CDF">
              <w:rPr>
                <w:rFonts w:ascii="Arial" w:hAnsi="Arial"/>
                <w:sz w:val="22"/>
                <w:lang w:val="nl-NL"/>
              </w:rPr>
              <w:t xml:space="preserve"> )</w:t>
            </w:r>
          </w:p>
        </w:tc>
        <w:tc>
          <w:tcPr>
            <w:tcW w:w="601" w:type="dxa"/>
          </w:tcPr>
          <w:p w:rsidR="006F4DE3" w:rsidRPr="00DF6CDF" w:rsidRDefault="006F4DE3">
            <w:pPr>
              <w:suppressAutoHyphens/>
              <w:spacing w:before="120" w:after="120"/>
              <w:jc w:val="right"/>
              <w:rPr>
                <w:rFonts w:ascii="Arial" w:hAnsi="Arial"/>
                <w:sz w:val="22"/>
                <w:lang w:val="nl-NL"/>
              </w:rPr>
            </w:pPr>
            <w:r w:rsidRPr="00DF6CDF">
              <w:rPr>
                <w:rFonts w:ascii="Arial" w:hAnsi="Arial"/>
                <w:sz w:val="22"/>
                <w:lang w:val="nl-NL"/>
              </w:rPr>
              <w:t>4)</w:t>
            </w:r>
          </w:p>
        </w:tc>
      </w:tr>
    </w:tbl>
    <w:p w:rsidR="006F4DE3" w:rsidRPr="00DF6CDF" w:rsidRDefault="006F4DE3">
      <w:pPr>
        <w:suppressAutoHyphens/>
        <w:spacing w:before="840"/>
        <w:ind w:left="-1134" w:right="284"/>
        <w:jc w:val="right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z.o.z.</w:t>
      </w:r>
    </w:p>
    <w:p w:rsidR="006F4DE3" w:rsidRPr="00DF6CDF" w:rsidRDefault="006F4DE3">
      <w:pPr>
        <w:tabs>
          <w:tab w:val="right" w:pos="7893"/>
        </w:tabs>
        <w:suppressAutoHyphens/>
        <w:spacing w:before="90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br w:type="page"/>
        <w:t>De inschrijvers wijzen als gemachtigde om hen voor alle zaken het werk betreffende</w:t>
      </w:r>
    </w:p>
    <w:p w:rsidR="006F4DE3" w:rsidRPr="00DF6CDF" w:rsidRDefault="006F4DE3">
      <w:pPr>
        <w:tabs>
          <w:tab w:val="right" w:pos="7893"/>
        </w:tabs>
        <w:suppressAutoHyphens/>
        <w:spacing w:after="24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te vertegenwoordigen aan, de hiervoor onder A genoemde inschrijver.</w:t>
      </w:r>
      <w:r w:rsidRPr="00DF6CDF">
        <w:rPr>
          <w:rFonts w:ascii="Arial" w:hAnsi="Arial"/>
          <w:sz w:val="22"/>
          <w:lang w:val="nl-NL"/>
        </w:rPr>
        <w:tab/>
        <w:t>5)</w:t>
      </w:r>
    </w:p>
    <w:p w:rsidR="006F4DE3" w:rsidRPr="00DF6CDF" w:rsidRDefault="006F4DE3">
      <w:pPr>
        <w:suppressAutoHyphens/>
        <w:spacing w:after="24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De inschrijver(s) verklaart (verklaren) dat:</w:t>
      </w:r>
    </w:p>
    <w:p w:rsidR="006F4DE3" w:rsidRPr="00DF6CDF" w:rsidRDefault="006F4DE3">
      <w:pPr>
        <w:tabs>
          <w:tab w:val="left" w:pos="-709"/>
        </w:tabs>
        <w:suppressAutoHyphens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a.</w:t>
      </w:r>
      <w:r w:rsidRPr="00DF6CDF">
        <w:rPr>
          <w:rFonts w:ascii="Arial" w:hAnsi="Arial"/>
          <w:sz w:val="22"/>
          <w:lang w:val="nl-NL"/>
        </w:rPr>
        <w:tab/>
        <w:t>deze aanbieding wordt gedaan overeenkomstig de bepalingen van het Aanbestedingsreglement Werken 20</w:t>
      </w:r>
      <w:r>
        <w:rPr>
          <w:rFonts w:ascii="Arial" w:hAnsi="Arial"/>
          <w:sz w:val="22"/>
          <w:lang w:val="nl-NL"/>
        </w:rPr>
        <w:t>12</w:t>
      </w:r>
      <w:r w:rsidRPr="00DF6CDF">
        <w:rPr>
          <w:rFonts w:ascii="Arial" w:hAnsi="Arial"/>
          <w:sz w:val="22"/>
          <w:lang w:val="nl-NL"/>
        </w:rPr>
        <w:t xml:space="preserve"> (ARW 20</w:t>
      </w:r>
      <w:r>
        <w:rPr>
          <w:rFonts w:ascii="Arial" w:hAnsi="Arial"/>
          <w:sz w:val="22"/>
          <w:lang w:val="nl-NL"/>
        </w:rPr>
        <w:t>12</w:t>
      </w:r>
      <w:r w:rsidRPr="00DF6CDF">
        <w:rPr>
          <w:rFonts w:ascii="Arial" w:hAnsi="Arial"/>
          <w:sz w:val="22"/>
          <w:lang w:val="nl-NL"/>
        </w:rPr>
        <w:t>) en met inachtneming van de bepalingen en gegevens zoals deze zijn omschreven in het bestek en de nota van inlichtingen;</w:t>
      </w:r>
    </w:p>
    <w:p w:rsidR="006F4DE3" w:rsidRPr="00DF6CDF" w:rsidRDefault="006F4DE3">
      <w:pPr>
        <w:tabs>
          <w:tab w:val="left" w:pos="-709"/>
        </w:tabs>
        <w:suppressAutoHyphens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b.</w:t>
      </w:r>
      <w:r w:rsidRPr="00DF6CDF">
        <w:rPr>
          <w:rFonts w:ascii="Arial" w:hAnsi="Arial"/>
          <w:sz w:val="22"/>
          <w:lang w:val="nl-NL"/>
        </w:rPr>
        <w:tab/>
        <w:t>de bij dit inschrijvingsbiljet gevoegde ontleding van de aannemingssom gelijk is aan</w:t>
      </w:r>
    </w:p>
    <w:p w:rsidR="006F4DE3" w:rsidRPr="00DF6CDF" w:rsidRDefault="006F4DE3">
      <w:pPr>
        <w:tabs>
          <w:tab w:val="left" w:pos="-709"/>
        </w:tabs>
        <w:suppressAutoHyphens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ab/>
        <w:t>die, bedoeld in artikel 01.01.02 van de Standaard RAW Bepalingen (Standaard 20</w:t>
      </w:r>
      <w:r>
        <w:rPr>
          <w:rFonts w:ascii="Arial" w:hAnsi="Arial"/>
          <w:sz w:val="22"/>
          <w:lang w:val="nl-NL"/>
        </w:rPr>
        <w:t>05</w:t>
      </w:r>
      <w:r w:rsidRPr="00DF6CDF">
        <w:rPr>
          <w:rFonts w:ascii="Arial" w:hAnsi="Arial"/>
          <w:sz w:val="22"/>
          <w:lang w:val="nl-NL"/>
        </w:rPr>
        <w:t>).</w:t>
      </w:r>
    </w:p>
    <w:p w:rsidR="006F4DE3" w:rsidRPr="00DF6CDF" w:rsidRDefault="006F4DE3" w:rsidP="006278B2">
      <w:pPr>
        <w:tabs>
          <w:tab w:val="left" w:pos="-709"/>
        </w:tabs>
        <w:suppressAutoHyphens/>
        <w:spacing w:after="360"/>
        <w:ind w:left="-709" w:hanging="425"/>
        <w:rPr>
          <w:rFonts w:ascii="Arial" w:hAnsi="Arial"/>
          <w:sz w:val="22"/>
          <w:lang w:val="nl-NL"/>
        </w:rPr>
      </w:pPr>
    </w:p>
    <w:p w:rsidR="006F4DE3" w:rsidRPr="00DF6CDF" w:rsidRDefault="006F4DE3">
      <w:pPr>
        <w:suppressAutoHyphens/>
        <w:spacing w:after="48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 xml:space="preserve">Gedaan te </w:t>
      </w:r>
      <w:r w:rsidRPr="00DF6CDF">
        <w:rPr>
          <w:rFonts w:ascii="Arial" w:hAnsi="Arial"/>
          <w:sz w:val="22"/>
          <w:u w:val="single"/>
          <w:lang w:val="nl-NL"/>
        </w:rPr>
        <w:t xml:space="preserve">                                                                                </w:t>
      </w:r>
      <w:r w:rsidRPr="00DF6CDF">
        <w:rPr>
          <w:rFonts w:ascii="Arial" w:hAnsi="Arial"/>
          <w:sz w:val="22"/>
          <w:lang w:val="nl-NL"/>
        </w:rPr>
        <w:t xml:space="preserve"> ,  de </w:t>
      </w:r>
      <w:r w:rsidRPr="00DF6CDF">
        <w:rPr>
          <w:rFonts w:ascii="Arial" w:hAnsi="Arial"/>
          <w:sz w:val="22"/>
          <w:u w:val="single"/>
          <w:lang w:val="nl-NL"/>
        </w:rPr>
        <w:t xml:space="preserve">                             </w:t>
      </w:r>
      <w:r w:rsidRPr="00DF6CDF">
        <w:rPr>
          <w:rFonts w:ascii="Arial" w:hAnsi="Arial"/>
          <w:sz w:val="22"/>
          <w:lang w:val="nl-NL"/>
        </w:rPr>
        <w:t xml:space="preserve"> 201</w:t>
      </w:r>
      <w:r>
        <w:rPr>
          <w:rFonts w:ascii="Arial" w:hAnsi="Arial"/>
          <w:sz w:val="22"/>
          <w:lang w:val="nl-NL"/>
        </w:rPr>
        <w:t>3</w:t>
      </w:r>
    </w:p>
    <w:p w:rsidR="006F4DE3" w:rsidRPr="00DF6CDF" w:rsidRDefault="006F4DE3">
      <w:pPr>
        <w:suppressAutoHyphens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De inschrijver(s),</w:t>
      </w:r>
    </w:p>
    <w:p w:rsidR="006F4DE3" w:rsidRPr="00DF6CDF" w:rsidRDefault="006F4DE3">
      <w:pPr>
        <w:tabs>
          <w:tab w:val="left" w:pos="-709"/>
          <w:tab w:val="right" w:pos="7893"/>
        </w:tabs>
        <w:suppressAutoHyphens/>
        <w:spacing w:before="26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A.</w:t>
      </w:r>
      <w:r w:rsidRPr="00DF6CDF">
        <w:rPr>
          <w:rFonts w:ascii="Arial" w:hAnsi="Arial"/>
          <w:sz w:val="22"/>
          <w:lang w:val="nl-NL"/>
        </w:rPr>
        <w:tab/>
      </w:r>
      <w:r w:rsidRPr="00DF6CDF">
        <w:rPr>
          <w:rFonts w:ascii="Arial" w:hAnsi="Arial"/>
          <w:sz w:val="22"/>
          <w:u w:val="single"/>
          <w:lang w:val="nl-NL"/>
        </w:rPr>
        <w:t xml:space="preserve">                                                                                                </w:t>
      </w:r>
      <w:r w:rsidRPr="00DF6CDF">
        <w:rPr>
          <w:rFonts w:ascii="Arial" w:hAnsi="Arial"/>
          <w:sz w:val="22"/>
          <w:lang w:val="nl-NL"/>
        </w:rPr>
        <w:t>(handtekening)</w:t>
      </w:r>
    </w:p>
    <w:p w:rsidR="006F4DE3" w:rsidRPr="00DF6CDF" w:rsidRDefault="006F4DE3" w:rsidP="00E554C7">
      <w:pPr>
        <w:tabs>
          <w:tab w:val="left" w:pos="-709"/>
          <w:tab w:val="right" w:pos="7893"/>
        </w:tabs>
        <w:suppressAutoHyphens/>
        <w:spacing w:before="26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ab/>
      </w:r>
      <w:r w:rsidRPr="00DF6CDF">
        <w:rPr>
          <w:rFonts w:ascii="Arial" w:hAnsi="Arial"/>
          <w:sz w:val="22"/>
          <w:u w:val="single"/>
          <w:lang w:val="nl-NL"/>
        </w:rPr>
        <w:t xml:space="preserve">                                                                                                </w:t>
      </w:r>
      <w:r w:rsidRPr="00DF6CDF">
        <w:rPr>
          <w:rFonts w:ascii="Arial" w:hAnsi="Arial"/>
          <w:sz w:val="22"/>
          <w:lang w:val="nl-NL"/>
        </w:rPr>
        <w:t>(naam ondertekenaar)</w:t>
      </w:r>
      <w:r w:rsidRPr="00DF6CDF">
        <w:rPr>
          <w:rFonts w:ascii="Arial" w:hAnsi="Arial"/>
          <w:sz w:val="22"/>
          <w:lang w:val="nl-NL"/>
        </w:rPr>
        <w:tab/>
        <w:t>6)</w:t>
      </w:r>
    </w:p>
    <w:p w:rsidR="006F4DE3" w:rsidRPr="009D7C04" w:rsidRDefault="006F4DE3" w:rsidP="00DC6628">
      <w:pPr>
        <w:tabs>
          <w:tab w:val="left" w:pos="-709"/>
          <w:tab w:val="right" w:pos="7893"/>
        </w:tabs>
        <w:suppressAutoHyphens/>
        <w:spacing w:before="26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ab/>
      </w:r>
      <w:r w:rsidRPr="009D7C04">
        <w:rPr>
          <w:rFonts w:ascii="Arial" w:hAnsi="Arial"/>
          <w:sz w:val="22"/>
          <w:lang w:val="nl-NL"/>
        </w:rPr>
        <w:t>E-mail :</w:t>
      </w:r>
      <w:r w:rsidRPr="009D7C04">
        <w:rPr>
          <w:rFonts w:ascii="Arial" w:hAnsi="Arial"/>
          <w:sz w:val="22"/>
          <w:u w:val="single"/>
          <w:lang w:val="nl-NL"/>
        </w:rPr>
        <w:t xml:space="preserve">                                                                                            </w:t>
      </w:r>
      <w:r w:rsidRPr="009D7C04">
        <w:rPr>
          <w:rFonts w:ascii="Arial" w:hAnsi="Arial"/>
          <w:sz w:val="22"/>
          <w:lang w:val="nl-NL"/>
        </w:rPr>
        <w:t>(e-mail adres)</w:t>
      </w:r>
      <w:r w:rsidRPr="009D7C04">
        <w:rPr>
          <w:rFonts w:ascii="Arial" w:hAnsi="Arial"/>
          <w:sz w:val="22"/>
          <w:lang w:val="nl-NL"/>
        </w:rPr>
        <w:tab/>
        <w:t>7)</w:t>
      </w:r>
    </w:p>
    <w:p w:rsidR="006F4DE3" w:rsidRPr="00DF6CDF" w:rsidRDefault="006F4DE3">
      <w:pPr>
        <w:tabs>
          <w:tab w:val="left" w:pos="-709"/>
          <w:tab w:val="right" w:pos="7893"/>
        </w:tabs>
        <w:suppressAutoHyphens/>
        <w:spacing w:before="26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B.</w:t>
      </w:r>
      <w:r w:rsidRPr="00DF6CDF">
        <w:rPr>
          <w:rFonts w:ascii="Arial" w:hAnsi="Arial"/>
          <w:sz w:val="22"/>
          <w:lang w:val="nl-NL"/>
        </w:rPr>
        <w:tab/>
      </w:r>
      <w:r w:rsidRPr="00DF6CDF">
        <w:rPr>
          <w:rFonts w:ascii="Arial" w:hAnsi="Arial"/>
          <w:sz w:val="22"/>
          <w:u w:val="single"/>
          <w:lang w:val="nl-NL"/>
        </w:rPr>
        <w:t xml:space="preserve">                                                                                                        </w:t>
      </w:r>
      <w:r w:rsidRPr="00DF6CDF">
        <w:rPr>
          <w:rFonts w:ascii="Arial" w:hAnsi="Arial"/>
          <w:sz w:val="22"/>
          <w:lang w:val="nl-NL"/>
        </w:rPr>
        <w:t>(handtekening)</w:t>
      </w:r>
    </w:p>
    <w:p w:rsidR="006F4DE3" w:rsidRPr="00DF6CDF" w:rsidRDefault="006F4DE3">
      <w:pPr>
        <w:tabs>
          <w:tab w:val="left" w:pos="-709"/>
          <w:tab w:val="right" w:pos="7893"/>
        </w:tabs>
        <w:suppressAutoHyphens/>
        <w:spacing w:before="260"/>
        <w:ind w:left="-1134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C.</w:t>
      </w:r>
      <w:r w:rsidRPr="00DF6CDF">
        <w:rPr>
          <w:rFonts w:ascii="Arial" w:hAnsi="Arial"/>
          <w:sz w:val="22"/>
          <w:lang w:val="nl-NL"/>
        </w:rPr>
        <w:tab/>
      </w:r>
      <w:r w:rsidRPr="00DF6CDF">
        <w:rPr>
          <w:rFonts w:ascii="Arial" w:hAnsi="Arial"/>
          <w:sz w:val="22"/>
          <w:u w:val="single"/>
          <w:lang w:val="nl-NL"/>
        </w:rPr>
        <w:t xml:space="preserve">                                                                                                         </w:t>
      </w:r>
      <w:r w:rsidRPr="00DF6CDF">
        <w:rPr>
          <w:rFonts w:ascii="Arial" w:hAnsi="Arial"/>
          <w:sz w:val="22"/>
          <w:lang w:val="nl-NL"/>
        </w:rPr>
        <w:t>(handtekening)</w:t>
      </w:r>
    </w:p>
    <w:p w:rsidR="006F4DE3" w:rsidRPr="00DF6CDF" w:rsidRDefault="006F4DE3" w:rsidP="00DC6628">
      <w:pPr>
        <w:tabs>
          <w:tab w:val="left" w:pos="-709"/>
        </w:tabs>
        <w:suppressAutoHyphens/>
        <w:spacing w:before="480"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1)</w:t>
      </w:r>
      <w:r w:rsidRPr="00DF6CDF">
        <w:rPr>
          <w:rFonts w:ascii="Arial" w:hAnsi="Arial"/>
          <w:sz w:val="22"/>
          <w:lang w:val="nl-NL"/>
        </w:rPr>
        <w:tab/>
        <w:t>Bij een natuurlijke persoon naam en voornamen voluit, bij een rechtspersoon</w:t>
      </w:r>
    </w:p>
    <w:p w:rsidR="006F4DE3" w:rsidRPr="00DF6CDF" w:rsidRDefault="006F4DE3">
      <w:pPr>
        <w:tabs>
          <w:tab w:val="left" w:pos="-709"/>
        </w:tabs>
        <w:suppressAutoHyphens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ab/>
        <w:t>duidelijke en ondubbelzinnige aanduiding.</w:t>
      </w:r>
    </w:p>
    <w:p w:rsidR="006F4DE3" w:rsidRPr="00DF6CDF" w:rsidRDefault="006F4DE3">
      <w:pPr>
        <w:tabs>
          <w:tab w:val="left" w:pos="-709"/>
        </w:tabs>
        <w:suppressAutoHyphens/>
        <w:spacing w:before="260"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2)</w:t>
      </w:r>
      <w:r w:rsidRPr="00DF6CDF">
        <w:rPr>
          <w:rFonts w:ascii="Arial" w:hAnsi="Arial"/>
          <w:sz w:val="22"/>
          <w:lang w:val="nl-NL"/>
        </w:rPr>
        <w:tab/>
        <w:t>Vestigingsplaats, volledig adres en postbusnummer, postcode, telefoonnummer</w:t>
      </w:r>
    </w:p>
    <w:p w:rsidR="006F4DE3" w:rsidRPr="00DF6CDF" w:rsidRDefault="006F4DE3">
      <w:pPr>
        <w:tabs>
          <w:tab w:val="left" w:pos="-709"/>
        </w:tabs>
        <w:suppressAutoHyphens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ab/>
        <w:t>en zonodig provincie en land vermelden.</w:t>
      </w:r>
    </w:p>
    <w:p w:rsidR="006F4DE3" w:rsidRPr="00DF6CDF" w:rsidRDefault="006F4DE3">
      <w:pPr>
        <w:tabs>
          <w:tab w:val="left" w:pos="-709"/>
        </w:tabs>
        <w:suppressAutoHyphens/>
        <w:spacing w:before="260"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3)</w:t>
      </w:r>
      <w:r w:rsidRPr="00DF6CDF">
        <w:rPr>
          <w:rFonts w:ascii="Arial" w:hAnsi="Arial"/>
          <w:sz w:val="22"/>
          <w:lang w:val="nl-NL"/>
        </w:rPr>
        <w:tab/>
        <w:t>Inschrijvingssom in cijfers.</w:t>
      </w:r>
    </w:p>
    <w:p w:rsidR="006F4DE3" w:rsidRPr="00DF6CDF" w:rsidRDefault="006F4DE3" w:rsidP="00DC6628">
      <w:pPr>
        <w:tabs>
          <w:tab w:val="left" w:pos="-709"/>
        </w:tabs>
        <w:suppressAutoHyphens/>
        <w:spacing w:before="260"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4)</w:t>
      </w:r>
      <w:r w:rsidRPr="00DF6CDF">
        <w:rPr>
          <w:rFonts w:ascii="Arial" w:hAnsi="Arial"/>
          <w:sz w:val="22"/>
          <w:lang w:val="nl-NL"/>
        </w:rPr>
        <w:tab/>
        <w:t>Inschrijvingssom in letters.</w:t>
      </w:r>
    </w:p>
    <w:p w:rsidR="006F4DE3" w:rsidRPr="00DF6CDF" w:rsidRDefault="006F4DE3" w:rsidP="00DC6628">
      <w:pPr>
        <w:tabs>
          <w:tab w:val="left" w:pos="-709"/>
        </w:tabs>
        <w:suppressAutoHyphens/>
        <w:spacing w:before="260"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5)</w:t>
      </w:r>
      <w:r w:rsidRPr="00DF6CDF">
        <w:rPr>
          <w:rFonts w:ascii="Arial" w:hAnsi="Arial"/>
          <w:sz w:val="22"/>
          <w:lang w:val="nl-NL"/>
        </w:rPr>
        <w:tab/>
        <w:t>Alleen van toepassing indien de inschrijving door twee of meer inschrijvers</w:t>
      </w:r>
    </w:p>
    <w:p w:rsidR="006F4DE3" w:rsidRPr="00DF6CDF" w:rsidRDefault="006F4DE3">
      <w:pPr>
        <w:tabs>
          <w:tab w:val="left" w:pos="-709"/>
        </w:tabs>
        <w:suppressAutoHyphens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ab/>
        <w:t>gezamenlijk geschiedt.</w:t>
      </w:r>
    </w:p>
    <w:p w:rsidR="006F4DE3" w:rsidRPr="00DF6CDF" w:rsidRDefault="006F4DE3" w:rsidP="00DC6628">
      <w:pPr>
        <w:tabs>
          <w:tab w:val="left" w:pos="-709"/>
        </w:tabs>
        <w:suppressAutoHyphens/>
        <w:spacing w:before="260"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6)</w:t>
      </w:r>
      <w:r w:rsidRPr="00DF6CDF">
        <w:rPr>
          <w:rFonts w:ascii="Arial" w:hAnsi="Arial"/>
          <w:sz w:val="22"/>
          <w:lang w:val="nl-NL"/>
        </w:rPr>
        <w:tab/>
        <w:t>Naam ondertekenaar in blokletters invullen</w:t>
      </w:r>
    </w:p>
    <w:p w:rsidR="006F4DE3" w:rsidRPr="00DF6CDF" w:rsidRDefault="006F4DE3" w:rsidP="00DC6628">
      <w:pPr>
        <w:tabs>
          <w:tab w:val="left" w:pos="-709"/>
        </w:tabs>
        <w:suppressAutoHyphens/>
        <w:spacing w:before="260"/>
        <w:ind w:left="-709" w:hanging="425"/>
        <w:rPr>
          <w:rFonts w:ascii="Arial" w:hAnsi="Arial"/>
          <w:sz w:val="22"/>
          <w:lang w:val="nl-NL"/>
        </w:rPr>
      </w:pPr>
      <w:r w:rsidRPr="00DF6CDF">
        <w:rPr>
          <w:rFonts w:ascii="Arial" w:hAnsi="Arial"/>
          <w:sz w:val="22"/>
          <w:lang w:val="nl-NL"/>
        </w:rPr>
        <w:t>7)</w:t>
      </w:r>
      <w:r w:rsidRPr="00DF6CDF">
        <w:rPr>
          <w:rFonts w:ascii="Arial" w:hAnsi="Arial"/>
          <w:sz w:val="22"/>
          <w:lang w:val="nl-NL"/>
        </w:rPr>
        <w:tab/>
        <w:t>E-mailadres ten behoeve van c</w:t>
      </w:r>
      <w:r>
        <w:rPr>
          <w:rFonts w:ascii="Arial" w:hAnsi="Arial"/>
          <w:sz w:val="22"/>
          <w:lang w:val="nl-NL"/>
        </w:rPr>
        <w:t>ommunicatie omtrent het gunning</w:t>
      </w:r>
      <w:r w:rsidRPr="00DF6CDF">
        <w:rPr>
          <w:rFonts w:ascii="Arial" w:hAnsi="Arial"/>
          <w:sz w:val="22"/>
          <w:lang w:val="nl-NL"/>
        </w:rPr>
        <w:t>voornemen</w:t>
      </w:r>
    </w:p>
    <w:p w:rsidR="006F4DE3" w:rsidRDefault="006F4DE3" w:rsidP="00865589">
      <w:pPr>
        <w:tabs>
          <w:tab w:val="left" w:pos="0"/>
        </w:tabs>
        <w:suppressAutoHyphens/>
        <w:spacing w:before="840"/>
        <w:rPr>
          <w:rFonts w:ascii="Arial" w:hAnsi="Arial"/>
          <w:sz w:val="22"/>
          <w:lang w:val="nl-NL"/>
        </w:rPr>
      </w:pPr>
    </w:p>
    <w:sectPr w:rsidR="006F4DE3" w:rsidSect="000912A6">
      <w:headerReference w:type="first" r:id="rId6"/>
      <w:endnotePr>
        <w:numFmt w:val="decimal"/>
      </w:endnotePr>
      <w:pgSz w:w="11907" w:h="16840" w:code="9"/>
      <w:pgMar w:top="2552" w:right="1134" w:bottom="425" w:left="2665" w:header="1134" w:footer="1134" w:gutter="0"/>
      <w:pgNumType w:start="1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DE3" w:rsidRDefault="006F4DE3">
      <w:pPr>
        <w:spacing w:line="20" w:lineRule="exact"/>
        <w:rPr>
          <w:sz w:val="24"/>
        </w:rPr>
      </w:pPr>
    </w:p>
  </w:endnote>
  <w:endnote w:type="continuationSeparator" w:id="0">
    <w:p w:rsidR="006F4DE3" w:rsidRDefault="006F4DE3">
      <w:r>
        <w:rPr>
          <w:sz w:val="24"/>
        </w:rPr>
        <w:t xml:space="preserve"> </w:t>
      </w:r>
    </w:p>
  </w:endnote>
  <w:endnote w:type="continuationNotice" w:id="1">
    <w:p w:rsidR="006F4DE3" w:rsidRDefault="006F4DE3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DE3" w:rsidRDefault="006F4DE3">
      <w:r>
        <w:rPr>
          <w:sz w:val="24"/>
        </w:rPr>
        <w:separator/>
      </w:r>
    </w:p>
  </w:footnote>
  <w:footnote w:type="continuationSeparator" w:id="0">
    <w:p w:rsidR="006F4DE3" w:rsidRDefault="006F4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DE3" w:rsidRDefault="006F4DE3" w:rsidP="000912A6">
    <w:pPr>
      <w:pStyle w:val="Header"/>
      <w:ind w:left="-1701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in;height:37.5pt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hyphenationZone w:val="792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C43"/>
    <w:rsid w:val="000317F9"/>
    <w:rsid w:val="000464E0"/>
    <w:rsid w:val="000912A6"/>
    <w:rsid w:val="00094C43"/>
    <w:rsid w:val="00095709"/>
    <w:rsid w:val="000C3586"/>
    <w:rsid w:val="00121204"/>
    <w:rsid w:val="00145934"/>
    <w:rsid w:val="00161060"/>
    <w:rsid w:val="00171A3F"/>
    <w:rsid w:val="001B1ECA"/>
    <w:rsid w:val="001D135A"/>
    <w:rsid w:val="001F5DEA"/>
    <w:rsid w:val="00240BA8"/>
    <w:rsid w:val="00277324"/>
    <w:rsid w:val="00281FFB"/>
    <w:rsid w:val="00326209"/>
    <w:rsid w:val="00395896"/>
    <w:rsid w:val="003D6457"/>
    <w:rsid w:val="003E779F"/>
    <w:rsid w:val="00427620"/>
    <w:rsid w:val="00431DD1"/>
    <w:rsid w:val="00437D37"/>
    <w:rsid w:val="004D47ED"/>
    <w:rsid w:val="004D7ECA"/>
    <w:rsid w:val="00505ED4"/>
    <w:rsid w:val="00526DD4"/>
    <w:rsid w:val="00530F24"/>
    <w:rsid w:val="005445F9"/>
    <w:rsid w:val="00550A5D"/>
    <w:rsid w:val="00551FB4"/>
    <w:rsid w:val="005C4776"/>
    <w:rsid w:val="00616A6B"/>
    <w:rsid w:val="006278B2"/>
    <w:rsid w:val="00634078"/>
    <w:rsid w:val="00687875"/>
    <w:rsid w:val="006F4DE3"/>
    <w:rsid w:val="00731A60"/>
    <w:rsid w:val="00774422"/>
    <w:rsid w:val="007F558F"/>
    <w:rsid w:val="0084436C"/>
    <w:rsid w:val="00865589"/>
    <w:rsid w:val="0087636B"/>
    <w:rsid w:val="0087744A"/>
    <w:rsid w:val="00885D22"/>
    <w:rsid w:val="008E0C80"/>
    <w:rsid w:val="008E0D50"/>
    <w:rsid w:val="008E571B"/>
    <w:rsid w:val="009803CF"/>
    <w:rsid w:val="009861D4"/>
    <w:rsid w:val="009905FC"/>
    <w:rsid w:val="00996228"/>
    <w:rsid w:val="009D609D"/>
    <w:rsid w:val="009D7C04"/>
    <w:rsid w:val="009F4D39"/>
    <w:rsid w:val="009F6D98"/>
    <w:rsid w:val="00A00E21"/>
    <w:rsid w:val="00AB1493"/>
    <w:rsid w:val="00B91BFD"/>
    <w:rsid w:val="00BE1F06"/>
    <w:rsid w:val="00C22BAE"/>
    <w:rsid w:val="00C23784"/>
    <w:rsid w:val="00C84320"/>
    <w:rsid w:val="00CF3B7F"/>
    <w:rsid w:val="00D42D04"/>
    <w:rsid w:val="00D70204"/>
    <w:rsid w:val="00D928FF"/>
    <w:rsid w:val="00DC6628"/>
    <w:rsid w:val="00DF5C28"/>
    <w:rsid w:val="00DF6CDF"/>
    <w:rsid w:val="00E36952"/>
    <w:rsid w:val="00E554C7"/>
    <w:rsid w:val="00E55AE1"/>
    <w:rsid w:val="00E76E34"/>
    <w:rsid w:val="00E8381F"/>
    <w:rsid w:val="00E86F7A"/>
    <w:rsid w:val="00EA2302"/>
    <w:rsid w:val="00EC7CEB"/>
    <w:rsid w:val="00F07420"/>
    <w:rsid w:val="00F113BE"/>
    <w:rsid w:val="00F467A4"/>
    <w:rsid w:val="00F52D89"/>
    <w:rsid w:val="00FE6915"/>
    <w:rsid w:val="00FF1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n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530F24"/>
    <w:rPr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ascii="Courier New" w:hAnsi="Courier New" w:cs="Times New Roman"/>
      <w:sz w:val="20"/>
      <w:szCs w:val="20"/>
      <w:lang w:val="nl"/>
    </w:rPr>
  </w:style>
  <w:style w:type="character" w:styleId="EndnoteReference">
    <w:name w:val="endnote reference"/>
    <w:basedOn w:val="DefaultParagraphFont"/>
    <w:uiPriority w:val="99"/>
    <w:semiHidden/>
    <w:rsid w:val="00530F2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530F24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Courier New" w:hAnsi="Courier New" w:cs="Times New Roman"/>
      <w:sz w:val="20"/>
      <w:szCs w:val="20"/>
      <w:lang w:val="nl"/>
    </w:rPr>
  </w:style>
  <w:style w:type="character" w:styleId="FootnoteReference">
    <w:name w:val="footnote reference"/>
    <w:basedOn w:val="DefaultParagraphFont"/>
    <w:uiPriority w:val="99"/>
    <w:semiHidden/>
    <w:rsid w:val="00530F24"/>
    <w:rPr>
      <w:rFonts w:cs="Times New Roman"/>
      <w:vertAlign w:val="superscript"/>
    </w:rPr>
  </w:style>
  <w:style w:type="paragraph" w:customStyle="1" w:styleId="inhopg1">
    <w:name w:val="inhopg 1"/>
    <w:basedOn w:val="Normal"/>
    <w:uiPriority w:val="99"/>
    <w:rsid w:val="00530F2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Normal"/>
    <w:uiPriority w:val="99"/>
    <w:rsid w:val="00530F2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Normal"/>
    <w:uiPriority w:val="99"/>
    <w:rsid w:val="00530F2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Normal"/>
    <w:uiPriority w:val="99"/>
    <w:rsid w:val="00530F2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Normal"/>
    <w:uiPriority w:val="99"/>
    <w:rsid w:val="00530F2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Normal"/>
    <w:uiPriority w:val="99"/>
    <w:rsid w:val="00530F2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Normal"/>
    <w:uiPriority w:val="99"/>
    <w:rsid w:val="00530F24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Normal"/>
    <w:uiPriority w:val="99"/>
    <w:rsid w:val="00530F2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Normal"/>
    <w:uiPriority w:val="99"/>
    <w:rsid w:val="00530F2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uiPriority w:val="99"/>
    <w:semiHidden/>
    <w:rsid w:val="00530F2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uiPriority w:val="99"/>
    <w:semiHidden/>
    <w:rsid w:val="00530F2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Normal"/>
    <w:uiPriority w:val="99"/>
    <w:rsid w:val="00530F24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Normal"/>
    <w:uiPriority w:val="99"/>
    <w:rsid w:val="00530F24"/>
    <w:rPr>
      <w:sz w:val="24"/>
    </w:rPr>
  </w:style>
  <w:style w:type="character" w:customStyle="1" w:styleId="EquationCaption">
    <w:name w:val="_Equation Caption"/>
    <w:uiPriority w:val="99"/>
    <w:rsid w:val="00530F24"/>
  </w:style>
  <w:style w:type="paragraph" w:styleId="Header">
    <w:name w:val="header"/>
    <w:basedOn w:val="Normal"/>
    <w:link w:val="HeaderChar"/>
    <w:uiPriority w:val="99"/>
    <w:rsid w:val="00530F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Courier New" w:hAnsi="Courier New" w:cs="Times New Roman"/>
      <w:sz w:val="20"/>
      <w:szCs w:val="20"/>
      <w:lang w:val="nl"/>
    </w:rPr>
  </w:style>
  <w:style w:type="paragraph" w:styleId="Footer">
    <w:name w:val="footer"/>
    <w:basedOn w:val="Normal"/>
    <w:link w:val="FooterChar"/>
    <w:uiPriority w:val="99"/>
    <w:rsid w:val="00530F2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ourier New" w:hAnsi="Courier New" w:cs="Times New Roman"/>
      <w:sz w:val="20"/>
      <w:szCs w:val="20"/>
      <w:lang w:val="nl"/>
    </w:rPr>
  </w:style>
  <w:style w:type="character" w:styleId="PageNumber">
    <w:name w:val="page number"/>
    <w:basedOn w:val="DefaultParagraphFont"/>
    <w:uiPriority w:val="99"/>
    <w:rsid w:val="00530F2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843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nl"/>
    </w:rPr>
  </w:style>
  <w:style w:type="paragraph" w:styleId="DocumentMap">
    <w:name w:val="Document Map"/>
    <w:basedOn w:val="Normal"/>
    <w:link w:val="DocumentMapChar"/>
    <w:uiPriority w:val="99"/>
    <w:semiHidden/>
    <w:rsid w:val="008E0C8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  <w:lang w:val="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cques\Local%20Settings\Temporary%20Internet%20Files\Content.Outlook\CY2DV19N\bestek%20voorblad%201%20%20openbaar%20versie%2007-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bestek voorblad 1  openbaar versie 07-10</Template>
  <TotalTime>1</TotalTime>
  <Pages>2</Pages>
  <Words>513</Words>
  <Characters>2825</Characters>
  <Application>Microsoft Office Outlook</Application>
  <DocSecurity>0</DocSecurity>
  <Lines>0</Lines>
  <Paragraphs>0</Paragraphs>
  <ScaleCrop>false</ScaleCrop>
  <Company>Gemeentewerken Rotterdam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 voorblad openbaar</dc:title>
  <dc:subject/>
  <dc:creator>Middelkoop</dc:creator>
  <cp:keywords/>
  <dc:description/>
  <cp:lastModifiedBy>Koppen C.W. van (Chris)</cp:lastModifiedBy>
  <cp:revision>3</cp:revision>
  <cp:lastPrinted>2013-04-26T11:37:00Z</cp:lastPrinted>
  <dcterms:created xsi:type="dcterms:W3CDTF">2013-04-26T11:38:00Z</dcterms:created>
  <dcterms:modified xsi:type="dcterms:W3CDTF">2013-04-26T11:38:00Z</dcterms:modified>
</cp:coreProperties>
</file>